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B99" w:rsidRDefault="00855B99" w:rsidP="00811ED3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 ППО (вектор) черная" style="position:absolute;margin-left:205.5pt;margin-top:0;width:57pt;height:75pt;z-index:251658240;visibility:visible">
            <v:imagedata r:id="rId5" o:title=""/>
            <w10:wrap type="square" side="right"/>
          </v:shape>
        </w:pict>
      </w:r>
      <w:r>
        <w:t>ПРОЕКТ</w:t>
      </w:r>
      <w:r>
        <w:br w:type="textWrapping" w:clear="all"/>
      </w:r>
    </w:p>
    <w:p w:rsidR="00855B99" w:rsidRPr="00AB7260" w:rsidRDefault="00855B99" w:rsidP="00AA34F6">
      <w:pPr>
        <w:jc w:val="center"/>
        <w:rPr>
          <w:rFonts w:ascii="Times New Roman" w:hAnsi="Times New Roman"/>
          <w:sz w:val="28"/>
          <w:szCs w:val="28"/>
        </w:rPr>
      </w:pPr>
      <w:r w:rsidRPr="00AB7260">
        <w:rPr>
          <w:rFonts w:ascii="Times New Roman" w:hAnsi="Times New Roman"/>
          <w:sz w:val="28"/>
          <w:szCs w:val="28"/>
        </w:rPr>
        <w:t>Администрация  Берёзовского сельсовета</w:t>
      </w:r>
    </w:p>
    <w:p w:rsidR="00855B99" w:rsidRPr="00AB7260" w:rsidRDefault="00855B99" w:rsidP="00AA34F6">
      <w:pPr>
        <w:jc w:val="center"/>
        <w:rPr>
          <w:rFonts w:ascii="Times New Roman" w:hAnsi="Times New Roman"/>
          <w:sz w:val="28"/>
          <w:szCs w:val="28"/>
        </w:rPr>
      </w:pPr>
      <w:r w:rsidRPr="00AB7260">
        <w:rPr>
          <w:rFonts w:ascii="Times New Roman" w:hAnsi="Times New Roman"/>
          <w:sz w:val="28"/>
          <w:szCs w:val="28"/>
        </w:rPr>
        <w:t>Колышлейского района  Пензенской области</w:t>
      </w:r>
    </w:p>
    <w:p w:rsidR="00855B99" w:rsidRPr="00AB7260" w:rsidRDefault="00855B99" w:rsidP="00AA34F6">
      <w:pPr>
        <w:jc w:val="center"/>
        <w:rPr>
          <w:rFonts w:ascii="Times New Roman" w:hAnsi="Times New Roman"/>
          <w:sz w:val="28"/>
          <w:szCs w:val="28"/>
        </w:rPr>
      </w:pPr>
      <w:r w:rsidRPr="00AB7260"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855B99" w:rsidRPr="00AB7260" w:rsidRDefault="00855B99" w:rsidP="00AA34F6">
      <w:pPr>
        <w:jc w:val="center"/>
        <w:rPr>
          <w:rFonts w:ascii="Times New Roman" w:hAnsi="Times New Roman"/>
        </w:rPr>
      </w:pPr>
      <w:r w:rsidRPr="00AB7260">
        <w:rPr>
          <w:rFonts w:ascii="Times New Roman" w:hAnsi="Times New Roman"/>
        </w:rPr>
        <w:t>От</w:t>
      </w:r>
      <w:r>
        <w:rPr>
          <w:rFonts w:ascii="Times New Roman" w:hAnsi="Times New Roman"/>
        </w:rPr>
        <w:t xml:space="preserve">                  года № _</w:t>
      </w:r>
    </w:p>
    <w:p w:rsidR="00855B99" w:rsidRPr="00AB7260" w:rsidRDefault="00855B99" w:rsidP="00AA34F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AB7260">
        <w:rPr>
          <w:rFonts w:ascii="Times New Roman" w:hAnsi="Times New Roman"/>
          <w:sz w:val="24"/>
          <w:szCs w:val="24"/>
        </w:rPr>
        <w:t>. Берёзовка</w:t>
      </w:r>
    </w:p>
    <w:p w:rsidR="00855B99" w:rsidRPr="00AB7260" w:rsidRDefault="00855B99" w:rsidP="00AA34F6">
      <w:pPr>
        <w:jc w:val="center"/>
        <w:rPr>
          <w:rFonts w:ascii="Times New Roman" w:hAnsi="Times New Roman"/>
          <w:b/>
        </w:rPr>
      </w:pPr>
      <w:r w:rsidRPr="00AB7260">
        <w:rPr>
          <w:rFonts w:ascii="Times New Roman" w:hAnsi="Times New Roman"/>
          <w:b/>
        </w:rPr>
        <w:t xml:space="preserve">О выявлении  правообладателей  ранее учтенных объектов недвижимости </w:t>
      </w:r>
    </w:p>
    <w:p w:rsidR="00855B99" w:rsidRPr="00AB7260" w:rsidRDefault="00855B99" w:rsidP="00AA34F6">
      <w:pPr>
        <w:jc w:val="center"/>
        <w:rPr>
          <w:rFonts w:ascii="Times New Roman" w:hAnsi="Times New Roman"/>
        </w:rPr>
      </w:pPr>
      <w:r w:rsidRPr="00AB7260">
        <w:rPr>
          <w:rFonts w:ascii="Times New Roman" w:hAnsi="Times New Roman"/>
        </w:rPr>
        <w:t>В соответствии со ст. 69.1 Федерального закона от 13 июля 2015 года № 213-ФЗ « О государственной  регистрации недвижимости выявлено</w:t>
      </w:r>
      <w:r>
        <w:rPr>
          <w:rFonts w:ascii="Times New Roman" w:hAnsi="Times New Roman"/>
        </w:rPr>
        <w:t>:</w:t>
      </w:r>
    </w:p>
    <w:p w:rsidR="00855B99" w:rsidRDefault="00855B99" w:rsidP="001F050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F0506">
        <w:rPr>
          <w:rFonts w:ascii="Times New Roman" w:hAnsi="Times New Roman"/>
          <w:sz w:val="24"/>
          <w:szCs w:val="24"/>
        </w:rPr>
        <w:t>В отношении  земельного участка  с кадастровым номером  58:12:5602002:50  в качестве  его правообладателя, владеющего данным земельным участком на праве собственности, выявлен Ерохин Андрей Алексеевич 09.10.1962 г.р., паспорт 5607 749478 выдан ТП УФМС России по Пензенской области в Колышлейском районе от 16.01.2008 г. Код подразделения: 580-020, место рождения: с/з Хопёр, Колышлейского района, Пензенской области, СНИЛС 068-425-481-86, проживающей по адресу: Пензенская область, Колышлейский район, с. Хопёр, ул. Степная 9</w:t>
      </w:r>
    </w:p>
    <w:p w:rsidR="00855B99" w:rsidRPr="0071045B" w:rsidRDefault="00855B99" w:rsidP="0071045B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 w:rsidRPr="0071045B">
        <w:rPr>
          <w:rFonts w:ascii="Times New Roman" w:hAnsi="Times New Roman"/>
          <w:sz w:val="24"/>
          <w:szCs w:val="24"/>
        </w:rPr>
        <w:t xml:space="preserve">1.1.Право собственности </w:t>
      </w:r>
      <w:r>
        <w:rPr>
          <w:rFonts w:ascii="Times New Roman" w:hAnsi="Times New Roman"/>
          <w:sz w:val="24"/>
          <w:szCs w:val="24"/>
        </w:rPr>
        <w:t>Ерохина Андрея Алексеевича</w:t>
      </w:r>
      <w:r w:rsidRPr="0071045B">
        <w:rPr>
          <w:rFonts w:ascii="Times New Roman" w:hAnsi="Times New Roman"/>
          <w:sz w:val="24"/>
          <w:szCs w:val="24"/>
        </w:rPr>
        <w:t xml:space="preserve">   указанного в пункте 1 настоящего Постановления земельный участок подтверждается свидетельством о  праве собственности на землю, бессрочного (постоянного) пользования землёй от </w:t>
      </w:r>
      <w:r>
        <w:rPr>
          <w:rFonts w:ascii="Times New Roman" w:hAnsi="Times New Roman"/>
          <w:sz w:val="24"/>
          <w:szCs w:val="24"/>
        </w:rPr>
        <w:t>26</w:t>
      </w:r>
      <w:r w:rsidRPr="0071045B">
        <w:rPr>
          <w:rFonts w:ascii="Times New Roman" w:hAnsi="Times New Roman"/>
          <w:sz w:val="24"/>
          <w:szCs w:val="24"/>
        </w:rPr>
        <w:t>.06.1992 г ПЕО -12 № 14</w:t>
      </w:r>
      <w:r>
        <w:rPr>
          <w:rFonts w:ascii="Times New Roman" w:hAnsi="Times New Roman"/>
          <w:sz w:val="24"/>
          <w:szCs w:val="24"/>
        </w:rPr>
        <w:t>196</w:t>
      </w:r>
      <w:r w:rsidRPr="0071045B">
        <w:rPr>
          <w:rFonts w:ascii="Times New Roman" w:hAnsi="Times New Roman"/>
          <w:sz w:val="24"/>
          <w:szCs w:val="24"/>
        </w:rPr>
        <w:t>.</w:t>
      </w:r>
    </w:p>
    <w:p w:rsidR="00855B99" w:rsidRDefault="00855B99" w:rsidP="001F050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F0506">
        <w:rPr>
          <w:rFonts w:ascii="Times New Roman" w:hAnsi="Times New Roman"/>
          <w:sz w:val="24"/>
          <w:szCs w:val="24"/>
        </w:rPr>
        <w:t>В отношении  земельного участка  с кадастровым номером  58:12:5602002:</w:t>
      </w:r>
      <w:r>
        <w:rPr>
          <w:rFonts w:ascii="Times New Roman" w:hAnsi="Times New Roman"/>
          <w:sz w:val="24"/>
          <w:szCs w:val="24"/>
        </w:rPr>
        <w:t>68</w:t>
      </w:r>
      <w:r w:rsidRPr="001F0506">
        <w:rPr>
          <w:rFonts w:ascii="Times New Roman" w:hAnsi="Times New Roman"/>
          <w:sz w:val="24"/>
          <w:szCs w:val="24"/>
        </w:rPr>
        <w:t xml:space="preserve">  в качестве  его правообладателя, владеющего данным земельным участком на праве собственности, выявлен</w:t>
      </w:r>
      <w:r>
        <w:rPr>
          <w:rFonts w:ascii="Times New Roman" w:hAnsi="Times New Roman"/>
          <w:sz w:val="24"/>
          <w:szCs w:val="24"/>
        </w:rPr>
        <w:t>а Дерина Валентина Викторовна 07.10.1948</w:t>
      </w:r>
      <w:r w:rsidRPr="001F0506">
        <w:rPr>
          <w:rFonts w:ascii="Times New Roman" w:hAnsi="Times New Roman"/>
          <w:sz w:val="24"/>
          <w:szCs w:val="24"/>
        </w:rPr>
        <w:t xml:space="preserve"> г.р., паспорт 56</w:t>
      </w:r>
      <w:r>
        <w:rPr>
          <w:rFonts w:ascii="Times New Roman" w:hAnsi="Times New Roman"/>
          <w:sz w:val="24"/>
          <w:szCs w:val="24"/>
        </w:rPr>
        <w:t>02</w:t>
      </w:r>
      <w:r w:rsidRPr="001F05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904484</w:t>
      </w:r>
      <w:r w:rsidRPr="001F0506">
        <w:rPr>
          <w:rFonts w:ascii="Times New Roman" w:hAnsi="Times New Roman"/>
          <w:sz w:val="24"/>
          <w:szCs w:val="24"/>
        </w:rPr>
        <w:t xml:space="preserve"> выдан </w:t>
      </w:r>
      <w:r>
        <w:rPr>
          <w:rFonts w:ascii="Times New Roman" w:hAnsi="Times New Roman"/>
          <w:sz w:val="24"/>
          <w:szCs w:val="24"/>
        </w:rPr>
        <w:t xml:space="preserve"> ОВД Колышлейского района , Пензенской области от 04.11.2002 </w:t>
      </w:r>
      <w:r w:rsidRPr="001F0506">
        <w:rPr>
          <w:rFonts w:ascii="Times New Roman" w:hAnsi="Times New Roman"/>
          <w:sz w:val="24"/>
          <w:szCs w:val="24"/>
        </w:rPr>
        <w:t>г. Код подразделения: 58</w:t>
      </w:r>
      <w:r>
        <w:rPr>
          <w:rFonts w:ascii="Times New Roman" w:hAnsi="Times New Roman"/>
          <w:sz w:val="24"/>
          <w:szCs w:val="24"/>
        </w:rPr>
        <w:t>2</w:t>
      </w:r>
      <w:r w:rsidRPr="001F0506">
        <w:rPr>
          <w:rFonts w:ascii="Times New Roman" w:hAnsi="Times New Roman"/>
          <w:sz w:val="24"/>
          <w:szCs w:val="24"/>
        </w:rPr>
        <w:t>-020, место рождения:</w:t>
      </w:r>
      <w:r>
        <w:rPr>
          <w:rFonts w:ascii="Times New Roman" w:hAnsi="Times New Roman"/>
          <w:sz w:val="24"/>
          <w:szCs w:val="24"/>
        </w:rPr>
        <w:t xml:space="preserve"> деревня Сабуровка, Колышлейского района, Пензенской области</w:t>
      </w:r>
      <w:r w:rsidRPr="001F0506">
        <w:rPr>
          <w:rFonts w:ascii="Times New Roman" w:hAnsi="Times New Roman"/>
          <w:sz w:val="24"/>
          <w:szCs w:val="24"/>
        </w:rPr>
        <w:t xml:space="preserve">, СНИЛС </w:t>
      </w:r>
      <w:r>
        <w:rPr>
          <w:rFonts w:ascii="Times New Roman" w:hAnsi="Times New Roman"/>
          <w:sz w:val="24"/>
          <w:szCs w:val="24"/>
        </w:rPr>
        <w:t>007-814-218-33</w:t>
      </w:r>
      <w:r w:rsidRPr="001F0506">
        <w:rPr>
          <w:rFonts w:ascii="Times New Roman" w:hAnsi="Times New Roman"/>
          <w:sz w:val="24"/>
          <w:szCs w:val="24"/>
        </w:rPr>
        <w:t xml:space="preserve">, проживающей по адресу: Пензенская область, Колышлейский район, с. Хопёр, ул. </w:t>
      </w:r>
      <w:r>
        <w:rPr>
          <w:rFonts w:ascii="Times New Roman" w:hAnsi="Times New Roman"/>
          <w:sz w:val="24"/>
          <w:szCs w:val="24"/>
        </w:rPr>
        <w:t>Школьная 11-1</w:t>
      </w:r>
    </w:p>
    <w:p w:rsidR="00855B99" w:rsidRPr="0071045B" w:rsidRDefault="00855B99" w:rsidP="0071045B">
      <w:pPr>
        <w:pStyle w:val="ListParagraph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</w:t>
      </w:r>
      <w:r w:rsidRPr="0071045B">
        <w:rPr>
          <w:rFonts w:ascii="Times New Roman" w:hAnsi="Times New Roman"/>
          <w:sz w:val="24"/>
          <w:szCs w:val="24"/>
        </w:rPr>
        <w:t xml:space="preserve">.Право собственности </w:t>
      </w:r>
      <w:r>
        <w:rPr>
          <w:rFonts w:ascii="Times New Roman" w:hAnsi="Times New Roman"/>
          <w:sz w:val="24"/>
          <w:szCs w:val="24"/>
        </w:rPr>
        <w:t>Дериной Валентины Викторовны   указанной</w:t>
      </w:r>
      <w:r w:rsidRPr="0071045B">
        <w:rPr>
          <w:rFonts w:ascii="Times New Roman" w:hAnsi="Times New Roman"/>
          <w:sz w:val="24"/>
          <w:szCs w:val="24"/>
        </w:rPr>
        <w:t xml:space="preserve"> в пункте 1 настоящего Постановления земельный участок подтверждается свидетельством о  праве собственности на землю, бессрочного (постоянного) пользования землёй от </w:t>
      </w:r>
      <w:r>
        <w:rPr>
          <w:rFonts w:ascii="Times New Roman" w:hAnsi="Times New Roman"/>
          <w:sz w:val="24"/>
          <w:szCs w:val="24"/>
        </w:rPr>
        <w:t>26</w:t>
      </w:r>
      <w:r w:rsidRPr="0071045B">
        <w:rPr>
          <w:rFonts w:ascii="Times New Roman" w:hAnsi="Times New Roman"/>
          <w:sz w:val="24"/>
          <w:szCs w:val="24"/>
        </w:rPr>
        <w:t>.06.1992 г ПЕО -12 № 142</w:t>
      </w:r>
      <w:r>
        <w:rPr>
          <w:rFonts w:ascii="Times New Roman" w:hAnsi="Times New Roman"/>
          <w:sz w:val="24"/>
          <w:szCs w:val="24"/>
        </w:rPr>
        <w:t>35</w:t>
      </w:r>
      <w:r w:rsidRPr="0071045B">
        <w:rPr>
          <w:rFonts w:ascii="Times New Roman" w:hAnsi="Times New Roman"/>
          <w:sz w:val="24"/>
          <w:szCs w:val="24"/>
        </w:rPr>
        <w:t>.</w:t>
      </w:r>
    </w:p>
    <w:p w:rsidR="00855B99" w:rsidRPr="001F0506" w:rsidRDefault="00855B99" w:rsidP="001F050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1F0506">
        <w:rPr>
          <w:rFonts w:ascii="Times New Roman" w:hAnsi="Times New Roman"/>
          <w:sz w:val="24"/>
          <w:szCs w:val="24"/>
        </w:rPr>
        <w:t>В отношении  земельного участка  с кадастровым номером  58:12:5602002:</w:t>
      </w:r>
      <w:r>
        <w:rPr>
          <w:rFonts w:ascii="Times New Roman" w:hAnsi="Times New Roman"/>
          <w:sz w:val="24"/>
          <w:szCs w:val="24"/>
        </w:rPr>
        <w:t>7</w:t>
      </w:r>
      <w:r w:rsidRPr="001F0506">
        <w:rPr>
          <w:rFonts w:ascii="Times New Roman" w:hAnsi="Times New Roman"/>
          <w:sz w:val="24"/>
          <w:szCs w:val="24"/>
        </w:rPr>
        <w:t xml:space="preserve">  в качестве  его правообладателя, владеющего данным земельным участком на праве собственности, выявлен </w:t>
      </w:r>
      <w:r>
        <w:rPr>
          <w:rFonts w:ascii="Times New Roman" w:hAnsi="Times New Roman"/>
          <w:sz w:val="24"/>
          <w:szCs w:val="24"/>
        </w:rPr>
        <w:t>Финягин Анатолий Николаевич 28.07.1959</w:t>
      </w:r>
      <w:r w:rsidRPr="001F0506">
        <w:rPr>
          <w:rFonts w:ascii="Times New Roman" w:hAnsi="Times New Roman"/>
          <w:sz w:val="24"/>
          <w:szCs w:val="24"/>
        </w:rPr>
        <w:t xml:space="preserve"> г.р., паспорт 560</w:t>
      </w:r>
      <w:r>
        <w:rPr>
          <w:rFonts w:ascii="Times New Roman" w:hAnsi="Times New Roman"/>
          <w:sz w:val="24"/>
          <w:szCs w:val="24"/>
        </w:rPr>
        <w:t>4</w:t>
      </w:r>
      <w:r w:rsidRPr="001F05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430386</w:t>
      </w:r>
      <w:r w:rsidRPr="001F0506">
        <w:rPr>
          <w:rFonts w:ascii="Times New Roman" w:hAnsi="Times New Roman"/>
          <w:sz w:val="24"/>
          <w:szCs w:val="24"/>
        </w:rPr>
        <w:t xml:space="preserve"> выдан </w:t>
      </w:r>
      <w:r>
        <w:rPr>
          <w:rFonts w:ascii="Times New Roman" w:hAnsi="Times New Roman"/>
          <w:sz w:val="24"/>
          <w:szCs w:val="24"/>
        </w:rPr>
        <w:t xml:space="preserve"> ОВД Колышлейского района, Пензенской области </w:t>
      </w:r>
      <w:r w:rsidRPr="001F0506">
        <w:rPr>
          <w:rFonts w:ascii="Times New Roman" w:hAnsi="Times New Roman"/>
          <w:sz w:val="24"/>
          <w:szCs w:val="24"/>
        </w:rPr>
        <w:t>от 1</w:t>
      </w:r>
      <w:r>
        <w:rPr>
          <w:rFonts w:ascii="Times New Roman" w:hAnsi="Times New Roman"/>
          <w:sz w:val="24"/>
          <w:szCs w:val="24"/>
        </w:rPr>
        <w:t>0.02.2005</w:t>
      </w:r>
      <w:r w:rsidRPr="001F0506">
        <w:rPr>
          <w:rFonts w:ascii="Times New Roman" w:hAnsi="Times New Roman"/>
          <w:sz w:val="24"/>
          <w:szCs w:val="24"/>
        </w:rPr>
        <w:t xml:space="preserve"> г. Код подразделения: 58</w:t>
      </w:r>
      <w:r>
        <w:rPr>
          <w:rFonts w:ascii="Times New Roman" w:hAnsi="Times New Roman"/>
          <w:sz w:val="24"/>
          <w:szCs w:val="24"/>
        </w:rPr>
        <w:t>2</w:t>
      </w:r>
      <w:r w:rsidRPr="001F0506">
        <w:rPr>
          <w:rFonts w:ascii="Times New Roman" w:hAnsi="Times New Roman"/>
          <w:sz w:val="24"/>
          <w:szCs w:val="24"/>
        </w:rPr>
        <w:t xml:space="preserve">-020, место рождения: </w:t>
      </w:r>
      <w:r>
        <w:rPr>
          <w:rFonts w:ascii="Times New Roman" w:hAnsi="Times New Roman"/>
          <w:sz w:val="24"/>
          <w:szCs w:val="24"/>
        </w:rPr>
        <w:t>село Хопёр</w:t>
      </w:r>
      <w:r w:rsidRPr="001F0506">
        <w:rPr>
          <w:rFonts w:ascii="Times New Roman" w:hAnsi="Times New Roman"/>
          <w:sz w:val="24"/>
          <w:szCs w:val="24"/>
        </w:rPr>
        <w:t xml:space="preserve">, Колышлейского района, Пензенской области, СНИЛС </w:t>
      </w:r>
      <w:r>
        <w:rPr>
          <w:rFonts w:ascii="Times New Roman" w:hAnsi="Times New Roman"/>
          <w:sz w:val="24"/>
          <w:szCs w:val="24"/>
        </w:rPr>
        <w:t>007-678-279-80</w:t>
      </w:r>
      <w:r w:rsidRPr="001F0506">
        <w:rPr>
          <w:rFonts w:ascii="Times New Roman" w:hAnsi="Times New Roman"/>
          <w:sz w:val="24"/>
          <w:szCs w:val="24"/>
        </w:rPr>
        <w:t xml:space="preserve">, проживающей по адресу: Пензенская область, Колышлейский район, с. Хопёр, ул. </w:t>
      </w:r>
      <w:r>
        <w:rPr>
          <w:rFonts w:ascii="Times New Roman" w:hAnsi="Times New Roman"/>
          <w:sz w:val="24"/>
          <w:szCs w:val="24"/>
        </w:rPr>
        <w:t>Октябрьская 8-1.</w:t>
      </w:r>
    </w:p>
    <w:p w:rsidR="00855B99" w:rsidRDefault="00855B99" w:rsidP="0071045B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3.1.Право собственности Финягина Анатолия Николаевича  указанного в пункте 1 настоящего Постановления земельный участок подтверждается свидетельством о  праве собственности на землю, бессрочного (постоянного) пользования землёй от 26.06.1992 г ПЕО -12 № 14160.</w:t>
      </w:r>
    </w:p>
    <w:p w:rsidR="00855B99" w:rsidRDefault="00855B99" w:rsidP="0071045B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855B99" w:rsidRDefault="00855B99" w:rsidP="003F5F35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855B99" w:rsidRPr="00927972" w:rsidRDefault="00855B99" w:rsidP="00927972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Pr="00927972">
        <w:rPr>
          <w:rFonts w:ascii="Times New Roman" w:hAnsi="Times New Roman"/>
        </w:rPr>
        <w:t>лава администрации</w:t>
      </w:r>
      <w:r>
        <w:rPr>
          <w:rFonts w:ascii="Times New Roman" w:hAnsi="Times New Roman"/>
        </w:rPr>
        <w:t xml:space="preserve">                             </w:t>
      </w:r>
    </w:p>
    <w:p w:rsidR="00855B99" w:rsidRPr="00AB7260" w:rsidRDefault="00855B99" w:rsidP="00927972">
      <w:pPr>
        <w:pStyle w:val="NoSpacing"/>
        <w:rPr>
          <w:rFonts w:ascii="Times New Roman" w:hAnsi="Times New Roman"/>
          <w:sz w:val="28"/>
          <w:szCs w:val="28"/>
        </w:rPr>
      </w:pPr>
      <w:r w:rsidRPr="00927972">
        <w:rPr>
          <w:rFonts w:ascii="Times New Roman" w:hAnsi="Times New Roman"/>
        </w:rPr>
        <w:t xml:space="preserve">Берёзовского сельсовета </w:t>
      </w:r>
      <w:r>
        <w:rPr>
          <w:rFonts w:ascii="Times New Roman" w:hAnsi="Times New Roman"/>
        </w:rPr>
        <w:t xml:space="preserve">                                                                                     О.Н. Моисеева </w:t>
      </w:r>
    </w:p>
    <w:sectPr w:rsidR="00855B99" w:rsidRPr="00AB7260" w:rsidSect="004D5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74456"/>
    <w:multiLevelType w:val="hybridMultilevel"/>
    <w:tmpl w:val="C3FE7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73E72F0"/>
    <w:multiLevelType w:val="hybridMultilevel"/>
    <w:tmpl w:val="1ACA1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34F6"/>
    <w:rsid w:val="00046AAC"/>
    <w:rsid w:val="000B352A"/>
    <w:rsid w:val="001872C7"/>
    <w:rsid w:val="001C41F3"/>
    <w:rsid w:val="001F0506"/>
    <w:rsid w:val="00226DDD"/>
    <w:rsid w:val="00243376"/>
    <w:rsid w:val="00281231"/>
    <w:rsid w:val="002D5911"/>
    <w:rsid w:val="002E10AA"/>
    <w:rsid w:val="0034048F"/>
    <w:rsid w:val="003417F9"/>
    <w:rsid w:val="00342652"/>
    <w:rsid w:val="00360EB1"/>
    <w:rsid w:val="003D0CF2"/>
    <w:rsid w:val="003F5F35"/>
    <w:rsid w:val="0044798A"/>
    <w:rsid w:val="004A4C89"/>
    <w:rsid w:val="004D5C9D"/>
    <w:rsid w:val="004D5FDF"/>
    <w:rsid w:val="004E4593"/>
    <w:rsid w:val="00525EFD"/>
    <w:rsid w:val="006B4528"/>
    <w:rsid w:val="0071045B"/>
    <w:rsid w:val="0071118C"/>
    <w:rsid w:val="00782FA4"/>
    <w:rsid w:val="007D250C"/>
    <w:rsid w:val="007E622C"/>
    <w:rsid w:val="007F204A"/>
    <w:rsid w:val="00811ED3"/>
    <w:rsid w:val="00855B99"/>
    <w:rsid w:val="008C6F5D"/>
    <w:rsid w:val="009049C6"/>
    <w:rsid w:val="00927972"/>
    <w:rsid w:val="00A128E9"/>
    <w:rsid w:val="00A24D04"/>
    <w:rsid w:val="00A84D4A"/>
    <w:rsid w:val="00AA34F6"/>
    <w:rsid w:val="00AB7260"/>
    <w:rsid w:val="00B1415E"/>
    <w:rsid w:val="00B64A79"/>
    <w:rsid w:val="00BD1BBD"/>
    <w:rsid w:val="00BF4F2E"/>
    <w:rsid w:val="00C00F75"/>
    <w:rsid w:val="00C70AF1"/>
    <w:rsid w:val="00CD6503"/>
    <w:rsid w:val="00D3206A"/>
    <w:rsid w:val="00DC5A73"/>
    <w:rsid w:val="00DF42EF"/>
    <w:rsid w:val="00E06672"/>
    <w:rsid w:val="00E338E2"/>
    <w:rsid w:val="00E4774D"/>
    <w:rsid w:val="00E720BF"/>
    <w:rsid w:val="00E77FE8"/>
    <w:rsid w:val="00ED1690"/>
    <w:rsid w:val="00F57470"/>
    <w:rsid w:val="00FC7E77"/>
    <w:rsid w:val="00FF2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FD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A3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34F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B7260"/>
    <w:pPr>
      <w:ind w:left="720"/>
      <w:contextualSpacing/>
    </w:pPr>
  </w:style>
  <w:style w:type="paragraph" w:styleId="NoSpacing">
    <w:name w:val="No Spacing"/>
    <w:uiPriority w:val="99"/>
    <w:qFormat/>
    <w:rsid w:val="00927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322</TotalTime>
  <Pages>2</Pages>
  <Words>430</Words>
  <Characters>2452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</dc:creator>
  <cp:keywords/>
  <dc:description/>
  <cp:lastModifiedBy>Admin</cp:lastModifiedBy>
  <cp:revision>43</cp:revision>
  <cp:lastPrinted>2004-12-31T21:18:00Z</cp:lastPrinted>
  <dcterms:created xsi:type="dcterms:W3CDTF">2004-12-31T20:52:00Z</dcterms:created>
  <dcterms:modified xsi:type="dcterms:W3CDTF">2005-01-01T13:49:00Z</dcterms:modified>
</cp:coreProperties>
</file>